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2CD4E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NAPTON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7B1B220B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Warwickshire.</w:t>
      </w:r>
    </w:p>
    <w:p w14:paraId="5AF5F1BC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47AF50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1D46C2" w14:textId="77777777" w:rsidR="0017595F" w:rsidRDefault="0017595F" w:rsidP="0017595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Warwickshire the tax of a fifteenth and a tenth granted to the King at the last Parliament.</w:t>
      </w:r>
    </w:p>
    <w:p w14:paraId="3B30713F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4C753F86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2D604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A9253A" w14:textId="77777777" w:rsidR="0017595F" w:rsidRDefault="0017595F" w:rsidP="001759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6BC5D8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EF627" w14:textId="77777777" w:rsidR="0017595F" w:rsidRDefault="0017595F" w:rsidP="009139A6">
      <w:r>
        <w:separator/>
      </w:r>
    </w:p>
  </w:endnote>
  <w:endnote w:type="continuationSeparator" w:id="0">
    <w:p w14:paraId="3C392C97" w14:textId="77777777" w:rsidR="0017595F" w:rsidRDefault="001759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430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D0A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CD8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F7056" w14:textId="77777777" w:rsidR="0017595F" w:rsidRDefault="0017595F" w:rsidP="009139A6">
      <w:r>
        <w:separator/>
      </w:r>
    </w:p>
  </w:footnote>
  <w:footnote w:type="continuationSeparator" w:id="0">
    <w:p w14:paraId="4307999D" w14:textId="77777777" w:rsidR="0017595F" w:rsidRDefault="001759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7E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3A7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35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95F"/>
    <w:rsid w:val="000666E0"/>
    <w:rsid w:val="0017595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48FC4"/>
  <w15:chartTrackingRefBased/>
  <w15:docId w15:val="{E9E96DA5-A68F-48C7-9EA3-8B378CFD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2021-06-09T20:44:00Z</dcterms:created>
  <dcterms:modified xsi:type="dcterms:W3CDTF">2021-06-09T20:45:00Z</dcterms:modified>
</cp:coreProperties>
</file>